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C43725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Thomas KYRKEBY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4184709D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London. Tailor.</w:t>
      </w:r>
    </w:p>
    <w:p w14:paraId="10E11FA3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7877992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4FA936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He made a plaint of debt against James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Carre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Winwick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Lancashire(q.v.),</w:t>
      </w:r>
    </w:p>
    <w:p w14:paraId="721B47EB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Gueldrik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Leners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Herefordshire(q.v.), and Thomas Hoke of</w:t>
      </w:r>
    </w:p>
    <w:p w14:paraId="1BA2F144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Newent, Gloucestershire(q.v.).</w:t>
      </w:r>
    </w:p>
    <w:p w14:paraId="550E90F3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ADB8C8D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BC1A2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F303779" w14:textId="77777777" w:rsidR="00DA3D30" w:rsidRDefault="00DA3D30" w:rsidP="00DA3D30">
      <w:pPr>
        <w:pStyle w:val="NoSpacing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31 May 2021</w:t>
      </w:r>
    </w:p>
    <w:p w14:paraId="6DEEC42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01F784" w14:textId="77777777" w:rsidR="00DA3D30" w:rsidRDefault="00DA3D30" w:rsidP="009139A6">
      <w:r>
        <w:separator/>
      </w:r>
    </w:p>
  </w:endnote>
  <w:endnote w:type="continuationSeparator" w:id="0">
    <w:p w14:paraId="02EEBF26" w14:textId="77777777" w:rsidR="00DA3D30" w:rsidRDefault="00DA3D3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A223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BE38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CE0B9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E7ACC2" w14:textId="77777777" w:rsidR="00DA3D30" w:rsidRDefault="00DA3D30" w:rsidP="009139A6">
      <w:r>
        <w:separator/>
      </w:r>
    </w:p>
  </w:footnote>
  <w:footnote w:type="continuationSeparator" w:id="0">
    <w:p w14:paraId="5F1479EC" w14:textId="77777777" w:rsidR="00DA3D30" w:rsidRDefault="00DA3D3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F01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80F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CE9FC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D30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A3D30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2E07B"/>
  <w15:chartTrackingRefBased/>
  <w15:docId w15:val="{3F6D218D-2005-4C6E-B592-C95E6E990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DA3D3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2021-07-12T18:18:00Z</dcterms:created>
  <dcterms:modified xsi:type="dcterms:W3CDTF">2021-07-12T18:18:00Z</dcterms:modified>
</cp:coreProperties>
</file>